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A069F" w14:textId="48A218A0" w:rsidR="00BA00AB" w:rsidRDefault="001200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SWYFT</w:t>
      </w:r>
      <w:r>
        <w:rPr>
          <w:rFonts w:cs="Times New Roman"/>
          <w:szCs w:val="24"/>
        </w:rPr>
        <w:t xml:space="preserve">      (d.1478)</w:t>
      </w:r>
    </w:p>
    <w:p w14:paraId="09902014" w14:textId="01C5C363" w:rsidR="001200A9" w:rsidRDefault="001200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 Eglesfield.</w:t>
      </w:r>
    </w:p>
    <w:p w14:paraId="6A2DBDB1" w14:textId="77777777" w:rsidR="001200A9" w:rsidRDefault="001200A9" w:rsidP="009139A6">
      <w:pPr>
        <w:pStyle w:val="NoSpacing"/>
        <w:rPr>
          <w:rFonts w:cs="Times New Roman"/>
          <w:szCs w:val="24"/>
        </w:rPr>
      </w:pPr>
    </w:p>
    <w:p w14:paraId="79CFB0AE" w14:textId="77777777" w:rsidR="001200A9" w:rsidRDefault="001200A9" w:rsidP="009139A6">
      <w:pPr>
        <w:pStyle w:val="NoSpacing"/>
        <w:rPr>
          <w:rFonts w:cs="Times New Roman"/>
          <w:szCs w:val="24"/>
        </w:rPr>
      </w:pPr>
    </w:p>
    <w:p w14:paraId="0F63BCC6" w14:textId="171BF67B" w:rsidR="001200A9" w:rsidRDefault="001200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Aug.1478</w:t>
      </w:r>
      <w:r>
        <w:rPr>
          <w:rFonts w:cs="Times New Roman"/>
          <w:szCs w:val="24"/>
        </w:rPr>
        <w:tab/>
        <w:t>He made his Will.  (W.Y.R. p.162)</w:t>
      </w:r>
    </w:p>
    <w:p w14:paraId="6B78AE9A" w14:textId="219E24A2" w:rsidR="001200A9" w:rsidRDefault="001200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777C3183" w14:textId="77777777" w:rsidR="001200A9" w:rsidRDefault="001200A9" w:rsidP="009139A6">
      <w:pPr>
        <w:pStyle w:val="NoSpacing"/>
        <w:rPr>
          <w:rFonts w:cs="Times New Roman"/>
          <w:szCs w:val="24"/>
        </w:rPr>
      </w:pPr>
    </w:p>
    <w:p w14:paraId="5A81D72F" w14:textId="77777777" w:rsidR="001200A9" w:rsidRDefault="001200A9" w:rsidP="009139A6">
      <w:pPr>
        <w:pStyle w:val="NoSpacing"/>
        <w:rPr>
          <w:rFonts w:cs="Times New Roman"/>
          <w:szCs w:val="24"/>
        </w:rPr>
      </w:pPr>
    </w:p>
    <w:p w14:paraId="3EA5CF5D" w14:textId="1B0E7066" w:rsidR="001200A9" w:rsidRPr="001200A9" w:rsidRDefault="001200A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2023</w:t>
      </w:r>
    </w:p>
    <w:sectPr w:rsidR="001200A9" w:rsidRPr="001200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F050F" w14:textId="77777777" w:rsidR="001200A9" w:rsidRDefault="001200A9" w:rsidP="009139A6">
      <w:r>
        <w:separator/>
      </w:r>
    </w:p>
  </w:endnote>
  <w:endnote w:type="continuationSeparator" w:id="0">
    <w:p w14:paraId="19BEA0E0" w14:textId="77777777" w:rsidR="001200A9" w:rsidRDefault="001200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87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C33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73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CFDD8" w14:textId="77777777" w:rsidR="001200A9" w:rsidRDefault="001200A9" w:rsidP="009139A6">
      <w:r>
        <w:separator/>
      </w:r>
    </w:p>
  </w:footnote>
  <w:footnote w:type="continuationSeparator" w:id="0">
    <w:p w14:paraId="4FD6B2D2" w14:textId="77777777" w:rsidR="001200A9" w:rsidRDefault="001200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B09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6E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8E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0A9"/>
    <w:rsid w:val="000666E0"/>
    <w:rsid w:val="001200A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946CC"/>
  <w15:chartTrackingRefBased/>
  <w15:docId w15:val="{3879A4DB-FB3B-411B-8EB0-1A944E95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2023-10-27T17:08:00Z</dcterms:created>
  <dcterms:modified xsi:type="dcterms:W3CDTF">2023-10-27T17:17:00Z</dcterms:modified>
</cp:coreProperties>
</file>